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9B5A33" w:rsidRDefault="00744310" w:rsidP="00BD3031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BD3031" w:rsidRPr="00BD3031">
        <w:rPr>
          <w:rFonts w:eastAsia="Arial"/>
          <w:b/>
          <w:kern w:val="3"/>
          <w:sz w:val="24"/>
          <w:szCs w:val="24"/>
          <w:lang w:eastAsia="zh-CN"/>
        </w:rPr>
        <w:t xml:space="preserve">г. Бугульма, ул. Октябрьская, д. </w:t>
      </w:r>
    </w:p>
    <w:p w:rsidR="00BD3031" w:rsidRDefault="00BD3031" w:rsidP="00BD3031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BD3031">
        <w:rPr>
          <w:rFonts w:eastAsia="Arial"/>
          <w:b/>
          <w:kern w:val="3"/>
          <w:sz w:val="24"/>
          <w:szCs w:val="24"/>
          <w:lang w:eastAsia="zh-CN"/>
        </w:rPr>
        <w:t>10</w:t>
      </w:r>
    </w:p>
    <w:p w:rsidR="00A40EDE" w:rsidRDefault="00A40EDE" w:rsidP="00A40E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EB6E2A" w:rsidRDefault="0010435B" w:rsidP="00EB6E2A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1F736C" w:rsidRPr="001F736C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F974F5">
        <w:rPr>
          <w:color w:val="000000"/>
          <w:kern w:val="3"/>
          <w:sz w:val="24"/>
          <w:szCs w:val="24"/>
          <w:lang w:eastAsia="zh-CN" w:bidi="hi-IN"/>
        </w:rPr>
        <w:t>Р</w:t>
      </w:r>
      <w:r w:rsidR="007D5ECF" w:rsidRPr="007D5ECF">
        <w:rPr>
          <w:color w:val="000000"/>
          <w:kern w:val="3"/>
          <w:sz w:val="24"/>
          <w:szCs w:val="24"/>
          <w:lang w:eastAsia="zh-CN" w:bidi="hi-IN"/>
        </w:rPr>
        <w:t>емонт фасада</w:t>
      </w:r>
      <w:r w:rsidR="007D5ECF" w:rsidRPr="007D5ECF">
        <w:t xml:space="preserve"> </w:t>
      </w:r>
      <w:r w:rsidR="007D5ECF" w:rsidRPr="007D5ECF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EB6E2A" w:rsidRPr="00EB6E2A">
        <w:rPr>
          <w:b/>
          <w:color w:val="000000"/>
          <w:kern w:val="3"/>
          <w:sz w:val="24"/>
          <w:szCs w:val="24"/>
          <w:lang w:eastAsia="zh-CN" w:bidi="hi-IN"/>
        </w:rPr>
        <w:t>7 350 000,00</w:t>
      </w:r>
      <w:r w:rsidR="00EB6E2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7D5ECF" w:rsidRPr="007D5ECF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EB6E2A">
        <w:rPr>
          <w:color w:val="000000"/>
          <w:kern w:val="3"/>
          <w:sz w:val="24"/>
          <w:szCs w:val="24"/>
          <w:lang w:eastAsia="zh-CN" w:bidi="hi-IN"/>
        </w:rPr>
        <w:t xml:space="preserve"> ремонт крыши не более </w:t>
      </w:r>
      <w:r w:rsidR="00EB6E2A" w:rsidRPr="00EB6E2A">
        <w:rPr>
          <w:b/>
          <w:color w:val="000000"/>
          <w:kern w:val="3"/>
          <w:sz w:val="24"/>
          <w:szCs w:val="24"/>
          <w:lang w:eastAsia="zh-CN" w:bidi="hi-IN"/>
        </w:rPr>
        <w:t>5 600 000,00</w:t>
      </w:r>
      <w:r w:rsidR="00EB6E2A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EB6E2A" w:rsidRPr="00EB6E2A">
        <w:t xml:space="preserve"> </w:t>
      </w:r>
      <w:r w:rsidR="00EB6E2A">
        <w:t>р</w:t>
      </w:r>
      <w:r w:rsidR="00EB6E2A" w:rsidRPr="00EB6E2A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EB6E2A" w:rsidRPr="00EB6E2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EB6E2A" w:rsidRPr="00EB6E2A">
        <w:rPr>
          <w:color w:val="000000"/>
          <w:kern w:val="3"/>
          <w:sz w:val="24"/>
          <w:szCs w:val="24"/>
          <w:lang w:eastAsia="zh-CN" w:bidi="hi-IN"/>
        </w:rPr>
        <w:t xml:space="preserve">. </w:t>
      </w:r>
      <w:proofErr w:type="gramStart"/>
      <w:r w:rsidR="00EB6E2A" w:rsidRPr="00EB6E2A">
        <w:rPr>
          <w:color w:val="000000"/>
          <w:kern w:val="3"/>
          <w:sz w:val="24"/>
          <w:szCs w:val="24"/>
          <w:lang w:eastAsia="zh-CN" w:bidi="hi-IN"/>
        </w:rPr>
        <w:t>системы теплоснабжения</w:t>
      </w:r>
      <w:r w:rsidR="007D5EC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B6E2A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B6E2A" w:rsidRPr="00EB6E2A">
        <w:rPr>
          <w:b/>
          <w:color w:val="000000"/>
          <w:kern w:val="3"/>
          <w:sz w:val="24"/>
          <w:szCs w:val="24"/>
          <w:lang w:eastAsia="zh-CN" w:bidi="hi-IN"/>
        </w:rPr>
        <w:t>2 350 000,00</w:t>
      </w:r>
      <w:r w:rsidR="00EB6E2A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4402BC">
        <w:rPr>
          <w:b/>
          <w:color w:val="000000"/>
          <w:kern w:val="3"/>
          <w:sz w:val="24"/>
          <w:szCs w:val="24"/>
          <w:lang w:eastAsia="zh-CN" w:bidi="hi-IN"/>
        </w:rPr>
        <w:tab/>
      </w:r>
      <w:r w:rsidR="00EB6E2A" w:rsidRPr="00EB6E2A">
        <w:rPr>
          <w:b/>
          <w:color w:val="000000"/>
          <w:kern w:val="3"/>
          <w:sz w:val="24"/>
          <w:szCs w:val="24"/>
          <w:lang w:eastAsia="zh-CN" w:bidi="hi-IN"/>
        </w:rPr>
        <w:t>520 000,00</w:t>
      </w:r>
      <w:r w:rsidR="00EB6E2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4402BC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. системы водоотведения </w:t>
      </w:r>
      <w:r w:rsidR="002C4291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2C4291" w:rsidRPr="002C4291">
        <w:t xml:space="preserve"> </w:t>
      </w:r>
      <w:r w:rsidR="00EB6E2A" w:rsidRPr="00EB6E2A">
        <w:rPr>
          <w:b/>
          <w:color w:val="000000"/>
          <w:kern w:val="3"/>
          <w:sz w:val="24"/>
          <w:szCs w:val="24"/>
          <w:lang w:eastAsia="zh-CN" w:bidi="hi-IN"/>
        </w:rPr>
        <w:t>830 000,00</w:t>
      </w:r>
      <w:r w:rsidR="00EB6E2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C4291" w:rsidRPr="002C4291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B6E2A" w:rsidRPr="00EB6E2A">
        <w:rPr>
          <w:b/>
          <w:color w:val="000000"/>
          <w:kern w:val="3"/>
          <w:sz w:val="24"/>
          <w:szCs w:val="24"/>
          <w:lang w:eastAsia="zh-CN" w:bidi="hi-IN"/>
        </w:rPr>
        <w:t>1 000 000,00</w:t>
      </w:r>
      <w:r w:rsidR="00EB6E2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рублей,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</w:t>
      </w:r>
      <w:proofErr w:type="gramEnd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B6E2A" w:rsidRPr="00EB6E2A">
        <w:rPr>
          <w:b/>
          <w:bCs/>
          <w:color w:val="000000"/>
          <w:kern w:val="3"/>
          <w:sz w:val="24"/>
          <w:szCs w:val="24"/>
          <w:lang w:eastAsia="zh-CN" w:bidi="hi-IN"/>
        </w:rPr>
        <w:t>529 500,00</w:t>
      </w:r>
      <w:r w:rsidR="00EB6E2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402BC">
        <w:rPr>
          <w:b/>
          <w:bCs/>
          <w:color w:val="000000"/>
          <w:kern w:val="3"/>
          <w:sz w:val="24"/>
          <w:szCs w:val="24"/>
          <w:lang w:eastAsia="zh-CN" w:bidi="hi-IN"/>
        </w:rPr>
        <w:tab/>
      </w:r>
      <w:r w:rsidR="00EB6E2A" w:rsidRPr="00EB6E2A">
        <w:rPr>
          <w:b/>
          <w:bCs/>
          <w:color w:val="000000"/>
          <w:kern w:val="3"/>
          <w:sz w:val="24"/>
          <w:szCs w:val="24"/>
          <w:lang w:eastAsia="zh-CN" w:bidi="hi-IN"/>
        </w:rPr>
        <w:t>264 750,00</w:t>
      </w:r>
      <w:r w:rsidR="00EB6E2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1F736C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22AF7"/>
    <w:rsid w:val="00424407"/>
    <w:rsid w:val="004402BC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B5A3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0EDE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D3031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B6E2A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974F5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11D00-8D1A-463E-A1E9-93FD731E1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25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2871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30</cp:revision>
  <cp:lastPrinted>2023-02-01T06:27:00Z</cp:lastPrinted>
  <dcterms:created xsi:type="dcterms:W3CDTF">2024-06-18T11:39:00Z</dcterms:created>
  <dcterms:modified xsi:type="dcterms:W3CDTF">2024-07-01T06:53:00Z</dcterms:modified>
</cp:coreProperties>
</file>